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Milton Keynes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Milton Keynes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Milton Keynes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Milton Keynes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Milton Keynes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Milton Keynes North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58.6% </w:t>
      </w:r>
      <w:r w:rsidRPr="004747BF">
        <w:rPr>
          <w:rFonts w:ascii="Libre Franklin Light" w:eastAsia="Times New Roman" w:hAnsi="Libre Franklin Light" w:cs="Calibri Light"/>
        </w:rPr>
        <w:t xml:space="preserve">of those respondents classified as PGSI 8+ in Milton Keynes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Milton Keynes North is estimated to be </w:t>
      </w:r>
      <w:r w:rsidRPr="00773DF7">
        <w:rPr>
          <w:rFonts w:ascii="Libre Franklin Light" w:eastAsia="Times New Roman" w:hAnsi="Libre Franklin Light" w:cs="Calibri Light"/>
          <w:b/>
          <w:bCs/>
          <w:color w:val="C45911" w:themeColor="accent2" w:themeShade="BF"/>
        </w:rPr>
        <w:t xml:space="preserve">£1,757,072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Milton Keynes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Milton Keynes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Milton Keynes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Milton Keynes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lton Keynes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Milton Keynes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lton Keynes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Milton Keynes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Milton Keynes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lton Keynes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Milton Keynes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Milton Keynes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Milton Keynes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Milton Keynes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Milton Keynes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Milton Keynes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£1,757,072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Milton Keynes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£28,620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£591,874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£42,400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£11,925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£21,862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£1,060,391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£1,757,072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Milton Keynes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Milton Keynes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Milton Keynes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Milton Keynes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Milton Keynes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Milton Keynes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Milton Keynes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Milton Keynes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Milton Keynes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55627C2-4F17-4355-83F7-A61040F33B7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